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A0F1F" w14:textId="77777777" w:rsidR="00C4103F" w:rsidRPr="006938F1" w:rsidRDefault="007118F0" w:rsidP="006938F1">
      <w:pPr>
        <w:spacing w:after="80" w:line="276" w:lineRule="auto"/>
        <w:ind w:left="4111"/>
        <w:rPr>
          <w:rFonts w:asciiTheme="minorHAnsi" w:hAnsiTheme="minorHAnsi" w:cstheme="minorHAnsi"/>
          <w:b/>
          <w:sz w:val="20"/>
          <w:szCs w:val="20"/>
        </w:rPr>
      </w:pPr>
      <w:r w:rsidRPr="006938F1">
        <w:rPr>
          <w:rFonts w:asciiTheme="minorHAnsi" w:hAnsiTheme="minorHAnsi" w:cstheme="minorHAnsi"/>
          <w:b/>
          <w:sz w:val="20"/>
          <w:szCs w:val="20"/>
        </w:rPr>
        <w:t>Zamawiający</w:t>
      </w:r>
      <w:r w:rsidR="007936D6" w:rsidRPr="006938F1">
        <w:rPr>
          <w:rFonts w:asciiTheme="minorHAnsi" w:hAnsiTheme="minorHAnsi" w:cstheme="minorHAnsi"/>
          <w:b/>
          <w:sz w:val="20"/>
          <w:szCs w:val="20"/>
        </w:rPr>
        <w:t>:</w:t>
      </w:r>
    </w:p>
    <w:p w14:paraId="38A31505" w14:textId="77777777" w:rsidR="006676AE" w:rsidRPr="006938F1" w:rsidRDefault="0095016D" w:rsidP="006938F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636A24ED" w14:textId="77777777" w:rsidR="006676AE" w:rsidRPr="006938F1" w:rsidRDefault="0095016D" w:rsidP="006938F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t>Kilińskiego</w:t>
      </w:r>
      <w:r w:rsidR="006676AE" w:rsidRPr="006938F1">
        <w:rPr>
          <w:rFonts w:asciiTheme="minorHAnsi" w:hAnsiTheme="minorHAnsi" w:cstheme="minorHAnsi"/>
          <w:sz w:val="20"/>
          <w:szCs w:val="20"/>
        </w:rPr>
        <w:t xml:space="preserve"> </w:t>
      </w:r>
      <w:r w:rsidRPr="006938F1">
        <w:rPr>
          <w:rFonts w:asciiTheme="minorHAnsi" w:hAnsiTheme="minorHAnsi" w:cstheme="minorHAnsi"/>
          <w:sz w:val="20"/>
          <w:szCs w:val="20"/>
        </w:rPr>
        <w:t>29</w:t>
      </w:r>
      <w:r w:rsidR="006676AE" w:rsidRPr="006938F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A177634" w14:textId="77777777" w:rsidR="00F90CD1" w:rsidRPr="006938F1" w:rsidRDefault="0095016D" w:rsidP="006938F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t>08-110</w:t>
      </w:r>
      <w:r w:rsidR="006676AE" w:rsidRPr="006938F1">
        <w:rPr>
          <w:rFonts w:asciiTheme="minorHAnsi" w:hAnsiTheme="minorHAnsi" w:cstheme="minorHAnsi"/>
          <w:sz w:val="20"/>
          <w:szCs w:val="20"/>
        </w:rPr>
        <w:t xml:space="preserve"> </w:t>
      </w:r>
      <w:r w:rsidRPr="006938F1">
        <w:rPr>
          <w:rFonts w:asciiTheme="minorHAnsi" w:hAnsiTheme="minorHAnsi" w:cstheme="minorHAnsi"/>
          <w:sz w:val="20"/>
          <w:szCs w:val="20"/>
        </w:rPr>
        <w:t>Siedlce</w:t>
      </w:r>
    </w:p>
    <w:p w14:paraId="711EAE7C" w14:textId="77777777" w:rsidR="009169D4" w:rsidRPr="006938F1" w:rsidRDefault="009169D4" w:rsidP="006938F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/>
          <w:sz w:val="20"/>
          <w:szCs w:val="20"/>
        </w:rPr>
      </w:pPr>
      <w:r w:rsidRPr="006938F1">
        <w:rPr>
          <w:rFonts w:asciiTheme="minorHAnsi" w:hAnsiTheme="minorHAnsi" w:cstheme="minorHAnsi"/>
          <w:i/>
          <w:sz w:val="20"/>
          <w:szCs w:val="20"/>
        </w:rPr>
        <w:t>……………………………………………………………………</w:t>
      </w:r>
    </w:p>
    <w:p w14:paraId="4118C628" w14:textId="77777777" w:rsidR="00C4103F" w:rsidRPr="006938F1" w:rsidRDefault="002578E4" w:rsidP="006938F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Cs/>
          <w:sz w:val="20"/>
          <w:szCs w:val="20"/>
        </w:rPr>
      </w:pPr>
      <w:r w:rsidRPr="006938F1">
        <w:rPr>
          <w:rFonts w:asciiTheme="minorHAnsi" w:hAnsiTheme="minorHAnsi" w:cstheme="minorHAnsi"/>
          <w:iCs/>
          <w:sz w:val="20"/>
          <w:szCs w:val="20"/>
        </w:rPr>
        <w:t>[</w:t>
      </w:r>
      <w:r w:rsidR="009169D4" w:rsidRPr="006938F1">
        <w:rPr>
          <w:rFonts w:asciiTheme="minorHAnsi" w:hAnsiTheme="minorHAnsi" w:cstheme="minorHAnsi"/>
          <w:iCs/>
          <w:sz w:val="20"/>
          <w:szCs w:val="20"/>
        </w:rPr>
        <w:t>pełna nazwa, adres</w:t>
      </w:r>
      <w:r w:rsidRPr="006938F1">
        <w:rPr>
          <w:rFonts w:asciiTheme="minorHAnsi" w:hAnsiTheme="minorHAnsi" w:cstheme="minorHAnsi"/>
          <w:iCs/>
          <w:sz w:val="20"/>
          <w:szCs w:val="20"/>
        </w:rPr>
        <w:t>]</w:t>
      </w:r>
    </w:p>
    <w:p w14:paraId="6E76B0CA" w14:textId="77777777" w:rsidR="002578E4" w:rsidRPr="006938F1" w:rsidRDefault="002578E4" w:rsidP="006938F1">
      <w:pPr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104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  <w:gridCol w:w="32"/>
      </w:tblGrid>
      <w:tr w:rsidR="002578E4" w:rsidRPr="006938F1" w14:paraId="621EBA4D" w14:textId="77777777" w:rsidTr="006938F1">
        <w:trPr>
          <w:gridAfter w:val="1"/>
          <w:wAfter w:w="32" w:type="dxa"/>
        </w:trPr>
        <w:tc>
          <w:tcPr>
            <w:tcW w:w="2800" w:type="dxa"/>
          </w:tcPr>
          <w:p w14:paraId="5A69216E" w14:textId="77777777" w:rsidR="002578E4" w:rsidRPr="006938F1" w:rsidRDefault="002578E4" w:rsidP="006938F1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6938F1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6938F1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0E34501B" w14:textId="77777777" w:rsidR="002578E4" w:rsidRPr="006938F1" w:rsidRDefault="002578E4" w:rsidP="006938F1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07F1D8CE" w14:textId="77777777" w:rsidR="002578E4" w:rsidRPr="006938F1" w:rsidRDefault="002578E4" w:rsidP="006938F1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6938F1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41704C4" w14:textId="77777777" w:rsidR="002578E4" w:rsidRPr="006938F1" w:rsidRDefault="002578E4" w:rsidP="006938F1">
            <w:pPr>
              <w:spacing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938F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6938F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6938F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KRS/CEiDG]</w:t>
            </w:r>
          </w:p>
        </w:tc>
      </w:tr>
      <w:tr w:rsidR="002578E4" w:rsidRPr="006938F1" w14:paraId="32047EA1" w14:textId="77777777" w:rsidTr="006938F1">
        <w:trPr>
          <w:gridAfter w:val="1"/>
          <w:wAfter w:w="32" w:type="dxa"/>
        </w:trPr>
        <w:tc>
          <w:tcPr>
            <w:tcW w:w="2800" w:type="dxa"/>
          </w:tcPr>
          <w:p w14:paraId="4FDE19C7" w14:textId="77777777" w:rsidR="002578E4" w:rsidRPr="006938F1" w:rsidRDefault="002578E4" w:rsidP="006938F1">
            <w:pPr>
              <w:tabs>
                <w:tab w:val="center" w:pos="4536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168FC029" w14:textId="77777777" w:rsidR="002578E4" w:rsidRPr="006938F1" w:rsidRDefault="002578E4" w:rsidP="006938F1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23CBA8B5" w14:textId="77777777" w:rsidR="002578E4" w:rsidRPr="006938F1" w:rsidRDefault="002578E4" w:rsidP="006938F1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6938F1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713E9FD" w14:textId="77777777" w:rsidR="002578E4" w:rsidRPr="006938F1" w:rsidRDefault="002578E4" w:rsidP="006938F1">
            <w:pPr>
              <w:tabs>
                <w:tab w:val="left" w:pos="7023"/>
              </w:tabs>
              <w:spacing w:after="120" w:line="276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938F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6938F1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6938F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  <w:tr w:rsidR="0095016D" w:rsidRPr="006938F1" w14:paraId="15221A13" w14:textId="77777777" w:rsidTr="006938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04" w:type="dxa"/>
            <w:gridSpan w:val="3"/>
            <w:shd w:val="clear" w:color="auto" w:fill="D9D9D9"/>
          </w:tcPr>
          <w:p w14:paraId="0C3153B3" w14:textId="77777777" w:rsidR="0095016D" w:rsidRPr="006938F1" w:rsidRDefault="0095016D" w:rsidP="006938F1">
            <w:pPr>
              <w:spacing w:before="240" w:after="12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b/>
                <w:sz w:val="20"/>
                <w:szCs w:val="20"/>
              </w:rPr>
              <w:t>OŚWIADCZENIE WYKONAWCY</w:t>
            </w:r>
          </w:p>
          <w:p w14:paraId="5B64C2A2" w14:textId="77777777" w:rsidR="0095016D" w:rsidRPr="006938F1" w:rsidRDefault="0095016D" w:rsidP="006938F1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 xml:space="preserve">składane na podstawie art. 125 ust. 1 ustawy z dnia 11 września 2019 r. Prawo zamówień publicznych </w:t>
            </w: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>(t.j. Dz. U. z 2024 r. poz. 1320 ze zm.)</w:t>
            </w: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 xml:space="preserve"> (dalej jako: ustawa Pzp), dotyczące:</w:t>
            </w:r>
          </w:p>
          <w:p w14:paraId="438B9B11" w14:textId="77777777" w:rsidR="0095016D" w:rsidRPr="006938F1" w:rsidRDefault="0095016D" w:rsidP="006938F1">
            <w:pPr>
              <w:spacing w:after="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b/>
                <w:sz w:val="20"/>
                <w:szCs w:val="20"/>
              </w:rPr>
              <w:t>PRZESŁANEK WYKLUCZENIA Z POSTĘPOWANIA</w:t>
            </w:r>
          </w:p>
          <w:p w14:paraId="7614C04C" w14:textId="5B89552A" w:rsidR="0095016D" w:rsidRPr="006938F1" w:rsidRDefault="0095016D" w:rsidP="006938F1">
            <w:pPr>
              <w:spacing w:before="40" w:after="4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b/>
                <w:sz w:val="20"/>
                <w:szCs w:val="20"/>
              </w:rPr>
              <w:t>ORAZ</w:t>
            </w:r>
            <w:r w:rsidR="006938F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6938F1">
              <w:rPr>
                <w:rFonts w:asciiTheme="minorHAnsi" w:hAnsiTheme="minorHAnsi" w:cstheme="minorHAnsi"/>
                <w:b/>
                <w:sz w:val="20"/>
                <w:szCs w:val="20"/>
              </w:rPr>
              <w:t>SPEŁNIANIA WARUNKÓW UDZIAŁU W POSTĘPOWANIU</w:t>
            </w:r>
          </w:p>
        </w:tc>
      </w:tr>
    </w:tbl>
    <w:p w14:paraId="584F051F" w14:textId="77777777" w:rsidR="00E50194" w:rsidRPr="006938F1" w:rsidRDefault="001F027E" w:rsidP="006938F1">
      <w:pPr>
        <w:spacing w:before="60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6938F1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6938F1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6938F1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6938F1" w14:paraId="253B2DBF" w14:textId="77777777" w:rsidTr="0018769E">
        <w:tc>
          <w:tcPr>
            <w:tcW w:w="2269" w:type="dxa"/>
          </w:tcPr>
          <w:p w14:paraId="6A845545" w14:textId="77777777" w:rsidR="002578E4" w:rsidRPr="006938F1" w:rsidRDefault="002578E4" w:rsidP="006938F1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938F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71C81E31" w14:textId="77777777" w:rsidR="002578E4" w:rsidRPr="006938F1" w:rsidRDefault="0095016D" w:rsidP="006938F1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6938F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Realizacja zadania w formule "zaprojektuj i wybuduj", obejmującego opracowanie dokumentacji projektowej oraz wykonanie robót budowlanych i instalacyjnych związanych z realizacją projektu pn: rozbudowa budynku Samodzielnego Publicznego Zakładu Opieki Zdrowotnej w Siedlcach o Poradnię Zdrowia Psychicznego i Oddział Dzienny Psychiatryczny dla Dzieci i Młodzieży przy ul. Mazurskiej 1 w Siedlcach</w:t>
            </w:r>
            <w:r w:rsidR="002578E4" w:rsidRPr="006938F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95016D" w:rsidRPr="006938F1" w14:paraId="10761167" w14:textId="77777777" w:rsidTr="00DE237B">
        <w:tc>
          <w:tcPr>
            <w:tcW w:w="2269" w:type="dxa"/>
          </w:tcPr>
          <w:p w14:paraId="6A56BA3F" w14:textId="77777777" w:rsidR="0095016D" w:rsidRPr="006938F1" w:rsidRDefault="0095016D" w:rsidP="006938F1">
            <w:pPr>
              <w:tabs>
                <w:tab w:val="center" w:pos="4536"/>
                <w:tab w:val="right" w:pos="9072"/>
              </w:tabs>
              <w:spacing w:after="0" w:line="276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938F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1C33F621" w14:textId="77777777" w:rsidR="0095016D" w:rsidRPr="006938F1" w:rsidRDefault="0095016D" w:rsidP="006938F1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6938F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CZPMazurska/573/2026</w:t>
            </w:r>
          </w:p>
        </w:tc>
      </w:tr>
    </w:tbl>
    <w:p w14:paraId="1C8665DA" w14:textId="77777777" w:rsidR="002578E4" w:rsidRPr="006938F1" w:rsidRDefault="002578E4" w:rsidP="006938F1">
      <w:pPr>
        <w:spacing w:after="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AFE0FF8" w14:textId="77777777" w:rsidR="00F90CD1" w:rsidRPr="006938F1" w:rsidRDefault="005434B3" w:rsidP="006938F1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95016D" w:rsidRPr="006938F1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6938F1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6938F1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6938F1">
        <w:rPr>
          <w:rFonts w:asciiTheme="minorHAnsi" w:hAnsiTheme="minorHAnsi" w:cstheme="minorHAnsi"/>
          <w:sz w:val="20"/>
          <w:szCs w:val="20"/>
        </w:rPr>
        <w:t>oświa</w:t>
      </w:r>
      <w:r w:rsidR="00825A09" w:rsidRPr="006938F1">
        <w:rPr>
          <w:rFonts w:asciiTheme="minorHAnsi" w:hAnsiTheme="minorHAnsi" w:cstheme="minorHAnsi"/>
          <w:sz w:val="20"/>
          <w:szCs w:val="20"/>
        </w:rPr>
        <w:t>dczam</w:t>
      </w:r>
      <w:r w:rsidR="00E65685" w:rsidRPr="006938F1">
        <w:rPr>
          <w:rFonts w:asciiTheme="minorHAnsi" w:hAnsiTheme="minorHAnsi" w:cstheme="minorHAnsi"/>
          <w:sz w:val="20"/>
          <w:szCs w:val="20"/>
        </w:rPr>
        <w:t>,</w:t>
      </w:r>
      <w:r w:rsidR="002B2AD9" w:rsidRPr="006938F1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6938F1" w14:paraId="2F4E7EA2" w14:textId="77777777" w:rsidTr="00650D6C">
        <w:tc>
          <w:tcPr>
            <w:tcW w:w="9104" w:type="dxa"/>
            <w:shd w:val="clear" w:color="auto" w:fill="D9D9D9"/>
          </w:tcPr>
          <w:p w14:paraId="2FB78AA4" w14:textId="77777777" w:rsidR="00E50194" w:rsidRPr="006938F1" w:rsidRDefault="00650D6C" w:rsidP="006938F1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715CEA82" w14:textId="77777777" w:rsidR="00C113BF" w:rsidRPr="006938F1" w:rsidRDefault="00C113BF" w:rsidP="006938F1">
      <w:pPr>
        <w:spacing w:before="24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6938F1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6938F1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6938F1">
        <w:rPr>
          <w:rFonts w:asciiTheme="minorHAnsi" w:hAnsiTheme="minorHAnsi" w:cstheme="minorHAnsi"/>
          <w:sz w:val="20"/>
          <w:szCs w:val="20"/>
        </w:rPr>
        <w:t>108</w:t>
      </w:r>
      <w:r w:rsidR="002C4137" w:rsidRPr="006938F1">
        <w:rPr>
          <w:rFonts w:asciiTheme="minorHAnsi" w:hAnsiTheme="minorHAnsi" w:cstheme="minorHAnsi"/>
          <w:sz w:val="20"/>
          <w:szCs w:val="20"/>
        </w:rPr>
        <w:t xml:space="preserve"> ust 1 </w:t>
      </w:r>
      <w:r w:rsidRPr="006938F1">
        <w:rPr>
          <w:rFonts w:asciiTheme="minorHAnsi" w:hAnsiTheme="minorHAnsi" w:cstheme="minorHAnsi"/>
          <w:sz w:val="20"/>
          <w:szCs w:val="20"/>
        </w:rPr>
        <w:t>ustawy Pzp</w:t>
      </w:r>
      <w:r w:rsidR="00641874" w:rsidRPr="006938F1">
        <w:rPr>
          <w:rFonts w:asciiTheme="minorHAnsi" w:hAnsiTheme="minorHAnsi" w:cstheme="minorHAnsi"/>
          <w:sz w:val="20"/>
          <w:szCs w:val="20"/>
        </w:rPr>
        <w:t>.</w:t>
      </w:r>
    </w:p>
    <w:p w14:paraId="149D7F61" w14:textId="77777777" w:rsidR="002426FF" w:rsidRPr="006938F1" w:rsidRDefault="002426FF" w:rsidP="006938F1">
      <w:pPr>
        <w:spacing w:after="0" w:line="276" w:lineRule="auto"/>
        <w:jc w:val="both"/>
        <w:rPr>
          <w:rFonts w:asciiTheme="minorHAnsi" w:hAnsiTheme="minorHAnsi" w:cstheme="minorHAnsi"/>
          <w:bCs/>
          <w:iCs/>
          <w:color w:val="000000"/>
          <w:sz w:val="20"/>
          <w:szCs w:val="20"/>
          <w:lang w:val="x-none" w:eastAsia="x-none"/>
        </w:rPr>
      </w:pPr>
    </w:p>
    <w:p w14:paraId="792C7358" w14:textId="77777777" w:rsidR="00023477" w:rsidRPr="006938F1" w:rsidRDefault="00023477" w:rsidP="006938F1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3951DF45" w14:textId="77777777" w:rsidR="00023477" w:rsidRPr="006938F1" w:rsidRDefault="00992BD8" w:rsidP="006938F1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14EF2DEA" w14:textId="77777777" w:rsidR="00992BD8" w:rsidRPr="006938F1" w:rsidRDefault="00992BD8" w:rsidP="006938F1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6938F1">
        <w:rPr>
          <w:rFonts w:asciiTheme="minorHAnsi" w:hAnsiTheme="minorHAnsi" w:cstheme="minorHAnsi"/>
          <w:color w:val="0070C0"/>
          <w:sz w:val="20"/>
          <w:szCs w:val="20"/>
        </w:rPr>
        <w:t xml:space="preserve">[UWAGA: </w:t>
      </w:r>
      <w:r w:rsidR="008D33C8" w:rsidRPr="006938F1">
        <w:rPr>
          <w:rFonts w:asciiTheme="minorHAnsi" w:hAnsiTheme="minorHAnsi" w:cstheme="minorHAnsi"/>
          <w:color w:val="0070C0"/>
          <w:sz w:val="20"/>
          <w:szCs w:val="20"/>
        </w:rPr>
        <w:t>tę część oświadczenia należy wypełnić</w:t>
      </w:r>
      <w:r w:rsidRPr="006938F1">
        <w:rPr>
          <w:rFonts w:asciiTheme="minorHAnsi" w:hAnsiTheme="minorHAnsi" w:cstheme="minorHAnsi"/>
          <w:color w:val="0070C0"/>
          <w:sz w:val="20"/>
          <w:szCs w:val="20"/>
        </w:rPr>
        <w:t>, gdy zachodzą przesłanki wykluczenia z art. 108 ust. 1 pkt 1, 2 i 5 lub art.</w:t>
      </w:r>
      <w:r w:rsidR="007D0C95" w:rsidRPr="006938F1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  <w:r w:rsidRPr="006938F1">
        <w:rPr>
          <w:rFonts w:asciiTheme="minorHAnsi" w:hAnsiTheme="minorHAnsi" w:cstheme="minorHAnsi"/>
          <w:color w:val="0070C0"/>
          <w:sz w:val="20"/>
          <w:szCs w:val="20"/>
        </w:rPr>
        <w:t>109 ust.1 pkt 2-5 i 7-10 ustawy Pzp, a wykonawca korzysta z procedury samooczyszczenia, o której mowa w art. 110 ust. 2 ustawy Pzp]</w:t>
      </w:r>
    </w:p>
    <w:p w14:paraId="36C1274D" w14:textId="77777777" w:rsidR="00023477" w:rsidRPr="006938F1" w:rsidRDefault="00C113BF" w:rsidP="006938F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lastRenderedPageBreak/>
        <w:t xml:space="preserve">Oświadczam, że zachodzą w stosunku do mnie podstawy wykluczenia z postępowania na podstawie art. …………. ustawy Pzp </w:t>
      </w:r>
      <w:r w:rsidR="00E426EB" w:rsidRPr="006938F1">
        <w:rPr>
          <w:rFonts w:asciiTheme="minorHAnsi" w:hAnsiTheme="minorHAnsi" w:cstheme="minorHAnsi"/>
          <w:i/>
          <w:color w:val="7F7F7F"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6938F1">
        <w:rPr>
          <w:rFonts w:asciiTheme="minorHAnsi" w:hAnsiTheme="minorHAnsi" w:cstheme="minorHAnsi"/>
          <w:i/>
          <w:sz w:val="20"/>
          <w:szCs w:val="20"/>
        </w:rPr>
        <w:t>.</w:t>
      </w:r>
      <w:r w:rsidRPr="006938F1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6938F1">
        <w:rPr>
          <w:rFonts w:asciiTheme="minorHAnsi" w:hAnsiTheme="minorHAnsi" w:cstheme="minorHAnsi"/>
          <w:sz w:val="20"/>
          <w:szCs w:val="20"/>
        </w:rPr>
        <w:t>110</w:t>
      </w:r>
      <w:r w:rsidRPr="006938F1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6938F1">
        <w:rPr>
          <w:rFonts w:asciiTheme="minorHAnsi" w:hAnsiTheme="minorHAnsi" w:cstheme="minorHAnsi"/>
          <w:sz w:val="20"/>
          <w:szCs w:val="20"/>
        </w:rPr>
        <w:t>2</w:t>
      </w:r>
      <w:r w:rsidRPr="006938F1">
        <w:rPr>
          <w:rFonts w:asciiTheme="minorHAnsi" w:hAnsiTheme="minorHAnsi" w:cstheme="minorHAnsi"/>
          <w:sz w:val="20"/>
          <w:szCs w:val="20"/>
        </w:rPr>
        <w:t xml:space="preserve"> ustawy Pzp podjąłem następujące środki naprawcze</w:t>
      </w:r>
      <w:r w:rsidR="007A2BCB" w:rsidRPr="006938F1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6938F1">
        <w:rPr>
          <w:rFonts w:asciiTheme="minorHAnsi" w:hAnsiTheme="minorHAnsi" w:cstheme="minorHAnsi"/>
          <w:sz w:val="20"/>
          <w:szCs w:val="20"/>
        </w:rPr>
        <w:t>: …………………………………………………………………………………………………</w:t>
      </w:r>
      <w:r w:rsidR="007A2BCB" w:rsidRPr="006938F1">
        <w:rPr>
          <w:rFonts w:asciiTheme="minorHAnsi" w:hAnsiTheme="minorHAnsi" w:cstheme="minorHAnsi"/>
          <w:sz w:val="20"/>
          <w:szCs w:val="20"/>
        </w:rPr>
        <w:t>..</w:t>
      </w:r>
      <w:r w:rsidRPr="006938F1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6938F1">
        <w:rPr>
          <w:rFonts w:asciiTheme="minorHAnsi" w:hAnsiTheme="minorHAnsi" w:cstheme="minorHAnsi"/>
          <w:sz w:val="20"/>
          <w:szCs w:val="20"/>
        </w:rPr>
        <w:t>…</w:t>
      </w:r>
      <w:r w:rsidRPr="006938F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7A2BCB" w:rsidRPr="006938F1">
        <w:rPr>
          <w:rFonts w:asciiTheme="minorHAnsi" w:hAnsiTheme="minorHAnsi" w:cstheme="minorHAnsi"/>
          <w:sz w:val="20"/>
          <w:szCs w:val="20"/>
        </w:rPr>
        <w:t>.</w:t>
      </w:r>
      <w:r w:rsidRPr="006938F1">
        <w:rPr>
          <w:rFonts w:asciiTheme="minorHAnsi" w:hAnsiTheme="minorHAnsi" w:cstheme="minorHAnsi"/>
          <w:sz w:val="20"/>
          <w:szCs w:val="20"/>
        </w:rPr>
        <w:t>…</w:t>
      </w:r>
      <w:r w:rsidR="007A2BCB" w:rsidRPr="006938F1">
        <w:rPr>
          <w:rFonts w:asciiTheme="minorHAnsi" w:hAnsiTheme="minorHAnsi" w:cstheme="minorHAnsi"/>
          <w:sz w:val="20"/>
          <w:szCs w:val="20"/>
        </w:rPr>
        <w:t>.</w:t>
      </w:r>
    </w:p>
    <w:p w14:paraId="2B0D7EC7" w14:textId="77777777" w:rsidR="007A2BCB" w:rsidRPr="006938F1" w:rsidRDefault="00992BD8" w:rsidP="006938F1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3FC56EE9" w14:textId="77777777" w:rsidR="0095016D" w:rsidRPr="006938F1" w:rsidRDefault="007A2BCB" w:rsidP="006938F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6938F1">
        <w:rPr>
          <w:rFonts w:asciiTheme="minorHAnsi" w:hAnsiTheme="minorHAnsi" w:cstheme="minorHAnsi"/>
          <w:sz w:val="20"/>
          <w:szCs w:val="20"/>
        </w:rPr>
        <w:t>t.j. Dz.U. z 202</w:t>
      </w:r>
      <w:r w:rsidR="007D0C95" w:rsidRPr="006938F1">
        <w:rPr>
          <w:rFonts w:asciiTheme="minorHAnsi" w:hAnsiTheme="minorHAnsi" w:cstheme="minorHAnsi"/>
          <w:sz w:val="20"/>
          <w:szCs w:val="20"/>
        </w:rPr>
        <w:t xml:space="preserve">5 </w:t>
      </w:r>
      <w:r w:rsidR="000B430B" w:rsidRPr="006938F1">
        <w:rPr>
          <w:rFonts w:asciiTheme="minorHAnsi" w:hAnsiTheme="minorHAnsi" w:cstheme="minorHAnsi"/>
          <w:sz w:val="20"/>
          <w:szCs w:val="20"/>
        </w:rPr>
        <w:t xml:space="preserve">r. poz. </w:t>
      </w:r>
      <w:r w:rsidR="007D0C95" w:rsidRPr="006938F1">
        <w:rPr>
          <w:rFonts w:asciiTheme="minorHAnsi" w:hAnsiTheme="minorHAnsi" w:cstheme="minorHAnsi"/>
          <w:sz w:val="20"/>
          <w:szCs w:val="20"/>
        </w:rPr>
        <w:t>514</w:t>
      </w:r>
      <w:r w:rsidRPr="006938F1">
        <w:rPr>
          <w:rFonts w:asciiTheme="minorHAnsi" w:hAnsiTheme="minorHAnsi" w:cstheme="minorHAnsi"/>
          <w:sz w:val="20"/>
          <w:szCs w:val="20"/>
        </w:rPr>
        <w:t>)</w:t>
      </w:r>
      <w:r w:rsidR="00AC6A18" w:rsidRPr="006938F1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6938F1">
        <w:rPr>
          <w:rStyle w:val="Odwoanieprzypisudolnego"/>
          <w:rFonts w:asciiTheme="minorHAnsi" w:hAnsiTheme="minorHAnsi" w:cstheme="minorHAnsi"/>
          <w:b/>
          <w:bCs/>
          <w:color w:val="002060"/>
          <w:sz w:val="20"/>
          <w:szCs w:val="20"/>
        </w:rPr>
        <w:footnoteReference w:id="1"/>
      </w:r>
      <w:r w:rsidRPr="006938F1">
        <w:rPr>
          <w:rFonts w:asciiTheme="minorHAnsi" w:hAnsiTheme="minorHAnsi" w:cstheme="minorHAnsi"/>
          <w:sz w:val="20"/>
          <w:szCs w:val="20"/>
        </w:rPr>
        <w:t xml:space="preserve"> .</w:t>
      </w:r>
      <w:r w:rsidR="00AD6591" w:rsidRPr="006938F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43CB996" w14:textId="77777777" w:rsidR="00AC6A18" w:rsidRPr="006938F1" w:rsidRDefault="00AC6A18" w:rsidP="006938F1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938F1" w14:paraId="72678D8B" w14:textId="77777777" w:rsidTr="00CD4DD1">
        <w:tc>
          <w:tcPr>
            <w:tcW w:w="9104" w:type="dxa"/>
            <w:shd w:val="clear" w:color="auto" w:fill="D9D9D9"/>
          </w:tcPr>
          <w:p w14:paraId="78A87A44" w14:textId="77777777" w:rsidR="0011306C" w:rsidRPr="006938F1" w:rsidRDefault="0011306C" w:rsidP="006938F1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6938F1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09ADFDAB" w14:textId="77777777" w:rsidR="00D2702A" w:rsidRPr="006938F1" w:rsidRDefault="004F23F7" w:rsidP="006938F1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6938F1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6938F1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6938F1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6938F1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6938F1" w14:paraId="5C4BB698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3972" w14:textId="77777777" w:rsidR="00D2702A" w:rsidRPr="006938F1" w:rsidRDefault="00D2702A" w:rsidP="006938F1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D0AF" w14:textId="77777777" w:rsidR="00D2702A" w:rsidRPr="006938F1" w:rsidRDefault="00D2702A" w:rsidP="006938F1">
            <w:pPr>
              <w:spacing w:before="6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95016D" w:rsidRPr="006938F1" w14:paraId="1F380CE8" w14:textId="77777777" w:rsidTr="00DE237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CA25" w14:textId="77777777" w:rsidR="0095016D" w:rsidRPr="006938F1" w:rsidRDefault="0095016D" w:rsidP="006938F1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E0FB" w14:textId="77777777" w:rsidR="0095016D" w:rsidRPr="006938F1" w:rsidRDefault="0095016D" w:rsidP="006938F1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1E46DA79" w14:textId="77777777" w:rsidR="0095016D" w:rsidRPr="006938F1" w:rsidRDefault="0095016D" w:rsidP="006938F1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</w:t>
            </w:r>
          </w:p>
        </w:tc>
      </w:tr>
      <w:tr w:rsidR="0095016D" w:rsidRPr="006938F1" w14:paraId="2EA816C2" w14:textId="77777777" w:rsidTr="00DE237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D58E" w14:textId="77777777" w:rsidR="0095016D" w:rsidRPr="006938F1" w:rsidRDefault="0095016D" w:rsidP="006938F1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880B" w14:textId="77777777" w:rsidR="0095016D" w:rsidRPr="006938F1" w:rsidRDefault="0095016D" w:rsidP="006938F1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7D53F791" w14:textId="0A551CFE" w:rsidR="0095016D" w:rsidRPr="006938F1" w:rsidRDefault="0095016D" w:rsidP="006938F1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 xml:space="preserve">O udzielenie zamówienia publicznego mogą ubiegać się wykonawcy, którzy spełniają warunki, </w:t>
            </w:r>
            <w:r w:rsidR="006938F1" w:rsidRPr="006938F1">
              <w:rPr>
                <w:rFonts w:asciiTheme="minorHAnsi" w:hAnsiTheme="minorHAnsi" w:cstheme="minorHAnsi"/>
                <w:sz w:val="20"/>
                <w:szCs w:val="20"/>
              </w:rPr>
              <w:t>dotyczące zdolności</w:t>
            </w: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 xml:space="preserve"> technicznej lub zawodowej. Ocena spełniania warunków udziału w postępowaniu będzie dokonana na zasadzie spełnia/nie spełnia.</w:t>
            </w:r>
          </w:p>
          <w:p w14:paraId="194D7342" w14:textId="77777777" w:rsidR="0095016D" w:rsidRPr="006938F1" w:rsidRDefault="0095016D" w:rsidP="006938F1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>Zamawiający uzna warunek za spełniony, jeśli Wykonawca wykaże, że:</w:t>
            </w:r>
          </w:p>
          <w:p w14:paraId="4B4B6EF0" w14:textId="77777777" w:rsidR="0095016D" w:rsidRPr="006938F1" w:rsidRDefault="0095016D" w:rsidP="006938F1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 xml:space="preserve"> posiada doświadczenie zawodowe, tj:</w:t>
            </w:r>
          </w:p>
          <w:p w14:paraId="27EBBD5D" w14:textId="4D10B77D" w:rsidR="0095016D" w:rsidRPr="006938F1" w:rsidRDefault="0095016D" w:rsidP="006938F1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 xml:space="preserve">a)  Wykonawca wykaże, iż wykonał - zgodnie z zasadami sztuki budowlanej, w okresie ostatnich pięciu lat przed upływem terminu składania ofert, a jeżeli okres prowadzenia działalności jest krótszy - w tym okresie, co najmniej jedną robotę budowlaną </w:t>
            </w:r>
            <w:r w:rsidR="006938F1" w:rsidRPr="006938F1">
              <w:rPr>
                <w:rFonts w:asciiTheme="minorHAnsi" w:hAnsiTheme="minorHAnsi" w:cstheme="minorHAnsi"/>
                <w:sz w:val="20"/>
                <w:szCs w:val="20"/>
              </w:rPr>
              <w:t>polegającą</w:t>
            </w: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938F1" w:rsidRPr="006938F1">
              <w:rPr>
                <w:rFonts w:asciiTheme="minorHAnsi" w:hAnsiTheme="minorHAnsi" w:cstheme="minorHAnsi"/>
                <w:sz w:val="20"/>
                <w:szCs w:val="20"/>
              </w:rPr>
              <w:t>na budowie</w:t>
            </w: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 xml:space="preserve"> obiektu użyteczności publicznej o wartości nie mniejszej niż 3 000 000 zł brutto (trzy miliony złotych).</w:t>
            </w:r>
          </w:p>
          <w:p w14:paraId="4FA1A079" w14:textId="7E45E781" w:rsidR="0095016D" w:rsidRPr="006938F1" w:rsidRDefault="0095016D" w:rsidP="006938F1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 xml:space="preserve"> Na potwierdzenie w/w warunku Wykonawca przedłoży Zamawiającemu </w:t>
            </w:r>
            <w:r w:rsidR="006938F1" w:rsidRPr="006938F1">
              <w:rPr>
                <w:rFonts w:asciiTheme="minorHAnsi" w:hAnsiTheme="minorHAnsi" w:cstheme="minorHAnsi"/>
                <w:sz w:val="20"/>
                <w:szCs w:val="20"/>
              </w:rPr>
              <w:t>wykaz robót</w:t>
            </w: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 xml:space="preserve"> budowlanych. Wykaz winien być sporządzony wg wzoru załączonego do SWZ  . Do wykazu należy </w:t>
            </w:r>
            <w:r w:rsidRPr="006938F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dołączyć przynajmniej 1 dokument potwierdzający, że </w:t>
            </w:r>
            <w:r w:rsidR="006938F1" w:rsidRPr="006938F1">
              <w:rPr>
                <w:rFonts w:asciiTheme="minorHAnsi" w:hAnsiTheme="minorHAnsi" w:cstheme="minorHAnsi"/>
                <w:sz w:val="20"/>
                <w:szCs w:val="20"/>
              </w:rPr>
              <w:t>roboty ujęte</w:t>
            </w: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 xml:space="preserve"> w wykazie zostały ukończone i wykonane należycie.</w:t>
            </w:r>
          </w:p>
          <w:p w14:paraId="06962C95" w14:textId="77777777" w:rsidR="0095016D" w:rsidRPr="006938F1" w:rsidRDefault="0095016D" w:rsidP="006938F1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>b) Wykonawca wykaże, iż dysponuje osobami, które będą uczestniczyć w wykonywaniu zamówienia, w szczególności odpowiedzialnymi za kierowanie robotami budowlanymi, posiadającymi kwalifikacje zawodowe, uprawnienia, doświadczenie i wykształcenie, niezbędne do wykonania zamówienia, tj</w:t>
            </w:r>
          </w:p>
          <w:p w14:paraId="4A3915D0" w14:textId="30A8D875" w:rsidR="0095016D" w:rsidRPr="006938F1" w:rsidRDefault="0095016D" w:rsidP="006938F1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 xml:space="preserve">  - osobą, mającą pełnić funkcję kierownika budowy, posiadającą uprawnienia budowlane do kierowania robotami budowlanymi w specjalności konstrukcyjnobudowlanej bez </w:t>
            </w:r>
            <w:r w:rsidR="006938F1" w:rsidRPr="006938F1">
              <w:rPr>
                <w:rFonts w:asciiTheme="minorHAnsi" w:hAnsiTheme="minorHAnsi" w:cstheme="minorHAnsi"/>
                <w:sz w:val="20"/>
                <w:szCs w:val="20"/>
              </w:rPr>
              <w:t>ograniczeń,</w:t>
            </w:r>
          </w:p>
          <w:p w14:paraId="0B06A38F" w14:textId="77777777" w:rsidR="0095016D" w:rsidRPr="006938F1" w:rsidRDefault="0095016D" w:rsidP="006938F1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 xml:space="preserve">  - osobą posiadającą uprawnienia budowlane do kierowania robotami budowlanymi w specjalności instalacyjnej w zakresie sieci, instalacji i urządzeń cieplnych, wodociągowych i kanalizacyjnych, bez ograniczeń;</w:t>
            </w:r>
          </w:p>
          <w:p w14:paraId="18BD5402" w14:textId="77777777" w:rsidR="0095016D" w:rsidRPr="006938F1" w:rsidRDefault="0095016D" w:rsidP="006938F1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 xml:space="preserve">  - osobą posiadającą uprawnienia budowlane do kierowania robotami budowlanymi w specjalności instalacyjnej w zakresie sieci, instalacji i urządzeń elektrycznych i elektroenergetycznych, bez ograniczeń.</w:t>
            </w:r>
          </w:p>
          <w:p w14:paraId="324C86E7" w14:textId="77777777" w:rsidR="0095016D" w:rsidRPr="006938F1" w:rsidRDefault="0095016D" w:rsidP="006938F1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>Zamawiający dopuszcza łączenie ww. funkcji, pod warunkiem, że osoba łącząca funkcje spełnia wszystkie warunki dla danej funkcji.</w:t>
            </w:r>
          </w:p>
          <w:p w14:paraId="3CE00BE8" w14:textId="77777777" w:rsidR="0095016D" w:rsidRPr="006938F1" w:rsidRDefault="0095016D" w:rsidP="006938F1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>Osoby wskazane powyżej winny posiadać: odpowiednie uprawnienia budowlane, a więc uprawnienia do sprawowania samodzielnych funkcji technicznych w budownictwie w specjalności właściwej do powierzonego stanowiska, wydane na podstawie przepisów ustawy z dnia 7 lipca 1994 Prawo budowlane (Dz. U. z 2017 r. poz. 1332 z późn. zm.) lub równoważnymi do nich (w szczególności wydanymi na podstawie wcześniej obowiązujących przepisów lub wydawanymi obywatelom innych państw w oparciu o stosowne ustawodawstwo, a uznanymi w Polsce)</w:t>
            </w:r>
          </w:p>
          <w:p w14:paraId="7A35A1C3" w14:textId="77777777" w:rsidR="0095016D" w:rsidRPr="006938F1" w:rsidRDefault="0095016D" w:rsidP="006938F1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>Na potwierdzenie w/w warunku Wykonawca przedłoży Zamawiającemu:</w:t>
            </w:r>
          </w:p>
          <w:p w14:paraId="768BB7EA" w14:textId="77777777" w:rsidR="0095016D" w:rsidRPr="006938F1" w:rsidRDefault="0095016D" w:rsidP="006938F1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 xml:space="preserve">a) oświadczenie, że osoby, które będą uczestniczyć w wykonaniu zamówienia posiadają wymienione wyżej uprawnienia, </w:t>
            </w:r>
          </w:p>
          <w:p w14:paraId="691B726F" w14:textId="77777777" w:rsidR="0095016D" w:rsidRPr="006938F1" w:rsidRDefault="0095016D" w:rsidP="006938F1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 xml:space="preserve">b) wykaz osób, które będą uczestniczyć w wykonaniu zamówienia wg wzoru załączonego do SWZ </w:t>
            </w:r>
          </w:p>
          <w:p w14:paraId="5D01F1DA" w14:textId="77777777" w:rsidR="0095016D" w:rsidRPr="006938F1" w:rsidRDefault="0095016D" w:rsidP="006938F1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>Ocena spełniania warunków udziału w postępowaniu będzie dokonana na zasadzie spełnia/nie spełnia.</w:t>
            </w:r>
          </w:p>
        </w:tc>
      </w:tr>
      <w:tr w:rsidR="0095016D" w:rsidRPr="006938F1" w14:paraId="5A3386A8" w14:textId="77777777" w:rsidTr="00DE237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CCCC" w14:textId="77777777" w:rsidR="0095016D" w:rsidRPr="006938F1" w:rsidRDefault="0095016D" w:rsidP="006938F1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6A0D" w14:textId="77777777" w:rsidR="0095016D" w:rsidRPr="006938F1" w:rsidRDefault="0095016D" w:rsidP="006938F1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do występowania w obrocie gospodarczym</w:t>
            </w:r>
          </w:p>
          <w:p w14:paraId="26BF5A8E" w14:textId="77777777" w:rsidR="0095016D" w:rsidRPr="006938F1" w:rsidRDefault="0095016D" w:rsidP="006938F1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posiadania zdolności do występowania w obrocie gospodarczym. Ocena spełniania warunków udziału w postępowaniu będzie dokonana na zasadzie spełnia/nie spełnia.</w:t>
            </w:r>
          </w:p>
          <w:p w14:paraId="1601B2C2" w14:textId="7769654C" w:rsidR="0095016D" w:rsidRPr="006938F1" w:rsidRDefault="0095016D" w:rsidP="006938F1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 xml:space="preserve">Zamawiający uzna, że wykonawca spełnia warunek w zakresie, jeżeli Wykonawca prowadzący działalność gospodarczą lub zawodową jest wpisany do jednego z rejestrów zawodowych lub handlowych prowadzonych w państwie, w którym </w:t>
            </w:r>
            <w:r w:rsidR="006938F1" w:rsidRPr="006938F1">
              <w:rPr>
                <w:rFonts w:asciiTheme="minorHAnsi" w:hAnsiTheme="minorHAnsi" w:cstheme="minorHAnsi"/>
                <w:sz w:val="20"/>
                <w:szCs w:val="20"/>
              </w:rPr>
              <w:t>posiadają</w:t>
            </w: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 xml:space="preserve"> siedzibę lub miejsce zamieszkania. (Krajowy Rejestr Sądowy (KRS), do którego powinny być wpisane podmioty prowadzące działalność gospodarczą w określonej formie prawnej, Centralna Ewidencja i Informacja o Działalności Gospodarczej (CEIDG), czyli spis przedsiębiorców będących osobami fizycznymi.</w:t>
            </w:r>
          </w:p>
        </w:tc>
      </w:tr>
      <w:tr w:rsidR="0095016D" w:rsidRPr="006938F1" w14:paraId="273CC9C9" w14:textId="77777777" w:rsidTr="00DE237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AE21" w14:textId="77777777" w:rsidR="0095016D" w:rsidRPr="006938F1" w:rsidRDefault="0095016D" w:rsidP="006938F1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EC52" w14:textId="77777777" w:rsidR="0095016D" w:rsidRPr="006938F1" w:rsidRDefault="0095016D" w:rsidP="006938F1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Uprawnienia do prowadzenia określonej działalności gospodarczej lub zawodowej, o ile wynika to z odrębnych przepisów</w:t>
            </w:r>
          </w:p>
          <w:p w14:paraId="6613F8CD" w14:textId="77777777" w:rsidR="0095016D" w:rsidRPr="006938F1" w:rsidRDefault="0095016D" w:rsidP="006938F1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</w:t>
            </w:r>
          </w:p>
        </w:tc>
      </w:tr>
    </w:tbl>
    <w:p w14:paraId="6215DA6A" w14:textId="156FB1BA" w:rsidR="00E21BB4" w:rsidRPr="006938F1" w:rsidRDefault="00257E73" w:rsidP="006938F1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lastRenderedPageBreak/>
        <w:t>_________________________________________</w:t>
      </w:r>
      <w:r w:rsidR="006938F1">
        <w:rPr>
          <w:rFonts w:asciiTheme="minorHAnsi" w:hAnsiTheme="minorHAnsi" w:cstheme="minorHAnsi"/>
          <w:sz w:val="20"/>
          <w:szCs w:val="20"/>
        </w:rPr>
        <w:t>_______________</w:t>
      </w:r>
      <w:r w:rsidRPr="006938F1">
        <w:rPr>
          <w:rFonts w:asciiTheme="minorHAnsi" w:hAnsiTheme="minorHAnsi" w:cstheme="minorHAnsi"/>
          <w:sz w:val="20"/>
          <w:szCs w:val="20"/>
        </w:rPr>
        <w:t>__________________________________</w:t>
      </w:r>
    </w:p>
    <w:p w14:paraId="7B690FC3" w14:textId="77777777" w:rsidR="00E21BB4" w:rsidRPr="006938F1" w:rsidRDefault="00E21BB4" w:rsidP="006938F1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6938F1">
        <w:rPr>
          <w:rFonts w:asciiTheme="minorHAnsi" w:hAnsiTheme="minorHAnsi" w:cstheme="minorHAnsi"/>
          <w:color w:val="0070C0"/>
          <w:sz w:val="20"/>
          <w:szCs w:val="20"/>
        </w:rPr>
        <w:t xml:space="preserve">[UWAGA: </w:t>
      </w:r>
      <w:r w:rsidR="00721D87" w:rsidRPr="006938F1">
        <w:rPr>
          <w:rFonts w:asciiTheme="minorHAnsi" w:hAnsiTheme="minorHAnsi" w:cstheme="minorHAnsi"/>
          <w:color w:val="0070C0"/>
          <w:sz w:val="20"/>
          <w:szCs w:val="20"/>
        </w:rPr>
        <w:t>t</w:t>
      </w:r>
      <w:r w:rsidR="00BE6F04" w:rsidRPr="006938F1">
        <w:rPr>
          <w:rFonts w:asciiTheme="minorHAnsi" w:hAnsiTheme="minorHAnsi" w:cstheme="minorHAnsi"/>
          <w:color w:val="0070C0"/>
          <w:sz w:val="20"/>
          <w:szCs w:val="20"/>
        </w:rPr>
        <w:t>ę</w:t>
      </w:r>
      <w:r w:rsidR="00721D87" w:rsidRPr="006938F1">
        <w:rPr>
          <w:rFonts w:asciiTheme="minorHAnsi" w:hAnsiTheme="minorHAnsi" w:cstheme="minorHAnsi"/>
          <w:color w:val="0070C0"/>
          <w:sz w:val="20"/>
          <w:szCs w:val="20"/>
        </w:rPr>
        <w:t xml:space="preserve"> część oświadczenia </w:t>
      </w:r>
      <w:r w:rsidRPr="006938F1">
        <w:rPr>
          <w:rFonts w:asciiTheme="minorHAnsi" w:hAnsiTheme="minorHAnsi" w:cstheme="minorHAnsi"/>
          <w:color w:val="0070C0"/>
          <w:sz w:val="20"/>
          <w:szCs w:val="20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088EA454" w14:textId="77777777" w:rsidR="00C62F57" w:rsidRPr="006938F1" w:rsidRDefault="00C62F57" w:rsidP="006938F1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  następującym zakresie:</w:t>
      </w:r>
    </w:p>
    <w:p w14:paraId="6342E0FD" w14:textId="77777777" w:rsidR="00C62F57" w:rsidRPr="006938F1" w:rsidRDefault="00C62F57" w:rsidP="006938F1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17BE25C6" w14:textId="77777777" w:rsidR="00721D87" w:rsidRPr="006938F1" w:rsidRDefault="00E21BB4" w:rsidP="006938F1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Zamawiającego, polegam na zdolnościach lub sytuacji następującego/ych podmiotu/ów udostępniając</w:t>
      </w:r>
      <w:r w:rsidR="00721D87" w:rsidRPr="006938F1">
        <w:rPr>
          <w:rFonts w:asciiTheme="minorHAnsi" w:hAnsiTheme="minorHAnsi" w:cstheme="minorHAnsi"/>
          <w:sz w:val="20"/>
          <w:szCs w:val="20"/>
        </w:rPr>
        <w:t>ego/</w:t>
      </w:r>
      <w:r w:rsidRPr="006938F1">
        <w:rPr>
          <w:rFonts w:asciiTheme="minorHAnsi" w:hAnsiTheme="minorHAnsi" w:cstheme="minorHAnsi"/>
          <w:sz w:val="20"/>
          <w:szCs w:val="20"/>
        </w:rPr>
        <w:t xml:space="preserve">ych zasoby: </w:t>
      </w:r>
    </w:p>
    <w:p w14:paraId="74BBEAED" w14:textId="77777777" w:rsidR="00721D87" w:rsidRPr="006938F1" w:rsidRDefault="00E21BB4" w:rsidP="006938F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6938F1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683089AB" w14:textId="77777777" w:rsidR="00721D87" w:rsidRPr="006938F1" w:rsidRDefault="00721D87" w:rsidP="006938F1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6938F1">
        <w:rPr>
          <w:rFonts w:asciiTheme="minorHAnsi" w:hAnsiTheme="minorHAnsi" w:cstheme="minorHAnsi"/>
          <w:i/>
          <w:iCs/>
          <w:sz w:val="20"/>
          <w:szCs w:val="20"/>
        </w:rPr>
        <w:t>(wskazać nazwę/y podmiotu/ów)</w:t>
      </w:r>
    </w:p>
    <w:p w14:paraId="291E63D4" w14:textId="77777777" w:rsidR="00721D87" w:rsidRPr="006938F1" w:rsidRDefault="00E21BB4" w:rsidP="006938F1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0DE8756A" w14:textId="77777777" w:rsidR="00E21BB4" w:rsidRPr="006938F1" w:rsidRDefault="00E21BB4" w:rsidP="006938F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6938F1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6938F1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29ED1C3B" w14:textId="77777777" w:rsidR="00E21BB4" w:rsidRPr="006938F1" w:rsidRDefault="00E21BB4" w:rsidP="006938F1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6938F1">
        <w:rPr>
          <w:rFonts w:asciiTheme="minorHAnsi" w:hAnsiTheme="minorHAnsi" w:cstheme="minorHAnsi"/>
          <w:i/>
          <w:iCs/>
          <w:sz w:val="20"/>
          <w:szCs w:val="20"/>
        </w:rPr>
        <w:t>(określić odpowiedni zakres udostępnianych zasobów dla wskazanego podmiotu)</w:t>
      </w:r>
    </w:p>
    <w:p w14:paraId="0860CA2B" w14:textId="77777777" w:rsidR="00C62F57" w:rsidRPr="006938F1" w:rsidRDefault="00257E73" w:rsidP="006938F1">
      <w:pPr>
        <w:spacing w:before="120"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938F1" w14:paraId="0A557CB8" w14:textId="77777777" w:rsidTr="00CD4DD1">
        <w:tc>
          <w:tcPr>
            <w:tcW w:w="9104" w:type="dxa"/>
            <w:shd w:val="clear" w:color="auto" w:fill="D9D9D9"/>
          </w:tcPr>
          <w:p w14:paraId="04389915" w14:textId="77777777" w:rsidR="00BE6F04" w:rsidRPr="006938F1" w:rsidRDefault="00E426EB" w:rsidP="006938F1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0C9E5A44" w14:textId="77777777" w:rsidR="00FE4E2B" w:rsidRPr="006938F1" w:rsidRDefault="00E426EB" w:rsidP="006938F1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6938F1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938F1" w14:paraId="4F3F91AB" w14:textId="77777777" w:rsidTr="00847232">
        <w:tc>
          <w:tcPr>
            <w:tcW w:w="9104" w:type="dxa"/>
            <w:shd w:val="clear" w:color="auto" w:fill="D9D9D9"/>
          </w:tcPr>
          <w:p w14:paraId="31F997C1" w14:textId="77777777" w:rsidR="00E426EB" w:rsidRPr="006938F1" w:rsidRDefault="00E426EB" w:rsidP="006938F1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38F1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54C41CB2" w14:textId="77777777" w:rsidR="00E426EB" w:rsidRPr="006938F1" w:rsidRDefault="00E426EB" w:rsidP="006938F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28DAEC3" w14:textId="77777777" w:rsidR="00E426EB" w:rsidRPr="006938F1" w:rsidRDefault="00E426EB" w:rsidP="006938F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10761701" w14:textId="77777777" w:rsidR="00E426EB" w:rsidRPr="006938F1" w:rsidRDefault="00E426EB" w:rsidP="006938F1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1D5D42A1" w14:textId="77777777" w:rsidR="00E426EB" w:rsidRPr="006938F1" w:rsidRDefault="00E426EB" w:rsidP="006938F1">
      <w:pPr>
        <w:spacing w:after="0" w:line="276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6938F1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1DD1ECFD" w14:textId="77777777" w:rsidR="00E426EB" w:rsidRPr="006938F1" w:rsidRDefault="00E426EB" w:rsidP="006938F1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197D58DD" w14:textId="77777777" w:rsidR="00E426EB" w:rsidRPr="006938F1" w:rsidRDefault="00E426EB" w:rsidP="006938F1">
      <w:pPr>
        <w:spacing w:after="0" w:line="276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6938F1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78C6DD8A" w14:textId="77777777" w:rsidR="00E426EB" w:rsidRPr="006938F1" w:rsidRDefault="00E426EB" w:rsidP="006938F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02DED60" w14:textId="77777777" w:rsidR="0012157F" w:rsidRPr="006938F1" w:rsidRDefault="0012157F" w:rsidP="006938F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CF82143" w14:textId="77777777" w:rsidR="00524951" w:rsidRPr="006938F1" w:rsidRDefault="00FE4E2B" w:rsidP="006938F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tab/>
      </w:r>
      <w:r w:rsidRPr="006938F1">
        <w:rPr>
          <w:rFonts w:asciiTheme="minorHAnsi" w:hAnsiTheme="minorHAnsi" w:cstheme="minorHAnsi"/>
          <w:sz w:val="20"/>
          <w:szCs w:val="20"/>
        </w:rPr>
        <w:tab/>
      </w:r>
      <w:r w:rsidRPr="006938F1">
        <w:rPr>
          <w:rFonts w:asciiTheme="minorHAnsi" w:hAnsiTheme="minorHAnsi" w:cstheme="minorHAnsi"/>
          <w:sz w:val="20"/>
          <w:szCs w:val="20"/>
        </w:rPr>
        <w:tab/>
      </w:r>
      <w:r w:rsidRPr="006938F1">
        <w:rPr>
          <w:rFonts w:asciiTheme="minorHAnsi" w:hAnsiTheme="minorHAnsi" w:cstheme="minorHAnsi"/>
          <w:sz w:val="20"/>
          <w:szCs w:val="20"/>
        </w:rPr>
        <w:tab/>
      </w:r>
      <w:r w:rsidRPr="006938F1">
        <w:rPr>
          <w:rFonts w:asciiTheme="minorHAnsi" w:hAnsiTheme="minorHAnsi" w:cstheme="minorHAnsi"/>
          <w:sz w:val="20"/>
          <w:szCs w:val="20"/>
        </w:rPr>
        <w:tab/>
      </w:r>
      <w:r w:rsidRPr="006938F1">
        <w:rPr>
          <w:rFonts w:asciiTheme="minorHAnsi" w:hAnsiTheme="minorHAnsi" w:cstheme="minorHAnsi"/>
          <w:sz w:val="20"/>
          <w:szCs w:val="20"/>
        </w:rPr>
        <w:tab/>
      </w:r>
      <w:r w:rsidRPr="006938F1">
        <w:rPr>
          <w:rFonts w:asciiTheme="minorHAnsi" w:hAnsiTheme="minorHAnsi" w:cstheme="minorHAnsi"/>
          <w:sz w:val="20"/>
          <w:szCs w:val="20"/>
        </w:rPr>
        <w:tab/>
      </w:r>
    </w:p>
    <w:p w14:paraId="5620F9AE" w14:textId="77777777" w:rsidR="00524951" w:rsidRPr="006938F1" w:rsidRDefault="00524951" w:rsidP="006938F1">
      <w:pPr>
        <w:spacing w:after="0" w:line="276" w:lineRule="auto"/>
        <w:ind w:left="3686"/>
        <w:jc w:val="both"/>
        <w:rPr>
          <w:rFonts w:asciiTheme="minorHAnsi" w:hAnsiTheme="minorHAnsi" w:cstheme="minorHAnsi"/>
          <w:sz w:val="20"/>
          <w:szCs w:val="20"/>
        </w:rPr>
      </w:pPr>
    </w:p>
    <w:p w14:paraId="4A17777B" w14:textId="77777777" w:rsidR="00FE4E2B" w:rsidRPr="006938F1" w:rsidRDefault="00524951" w:rsidP="006938F1">
      <w:pPr>
        <w:spacing w:after="0" w:line="276" w:lineRule="auto"/>
        <w:ind w:left="3261"/>
        <w:jc w:val="both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sz w:val="20"/>
          <w:szCs w:val="20"/>
        </w:rPr>
        <w:t xml:space="preserve">  </w:t>
      </w:r>
      <w:r w:rsidR="006D536F" w:rsidRPr="006938F1">
        <w:rPr>
          <w:rFonts w:asciiTheme="minorHAnsi" w:hAnsiTheme="minorHAnsi" w:cstheme="minorHAnsi"/>
          <w:sz w:val="20"/>
          <w:szCs w:val="20"/>
        </w:rPr>
        <w:t>………..</w:t>
      </w:r>
      <w:r w:rsidR="00FE4E2B" w:rsidRPr="006938F1">
        <w:rPr>
          <w:rFonts w:asciiTheme="minorHAnsi" w:hAnsiTheme="minorHAnsi" w:cstheme="minorHAnsi"/>
          <w:sz w:val="20"/>
          <w:szCs w:val="20"/>
        </w:rPr>
        <w:t>…</w:t>
      </w:r>
      <w:r w:rsidR="006D536F" w:rsidRPr="006938F1">
        <w:rPr>
          <w:rFonts w:asciiTheme="minorHAnsi" w:hAnsiTheme="minorHAnsi" w:cstheme="minorHAnsi"/>
          <w:sz w:val="20"/>
          <w:szCs w:val="20"/>
        </w:rPr>
        <w:t>………..</w:t>
      </w:r>
      <w:r w:rsidR="00FE4E2B" w:rsidRPr="006938F1">
        <w:rPr>
          <w:rFonts w:asciiTheme="minorHAnsi" w:hAnsiTheme="minorHAnsi" w:cstheme="minorHAnsi"/>
          <w:sz w:val="20"/>
          <w:szCs w:val="20"/>
        </w:rPr>
        <w:t>……</w:t>
      </w:r>
      <w:r w:rsidR="006D536F" w:rsidRPr="006938F1">
        <w:rPr>
          <w:rFonts w:asciiTheme="minorHAnsi" w:hAnsiTheme="minorHAnsi" w:cstheme="minorHAnsi"/>
          <w:sz w:val="20"/>
          <w:szCs w:val="20"/>
        </w:rPr>
        <w:t>………….</w:t>
      </w:r>
      <w:r w:rsidR="00FE4E2B" w:rsidRPr="006938F1">
        <w:rPr>
          <w:rFonts w:asciiTheme="minorHAnsi" w:hAnsiTheme="minorHAnsi" w:cstheme="minorHAnsi"/>
          <w:sz w:val="20"/>
          <w:szCs w:val="20"/>
        </w:rPr>
        <w:t>…………………………………</w:t>
      </w:r>
    </w:p>
    <w:p w14:paraId="014F7969" w14:textId="77777777" w:rsidR="00484F88" w:rsidRPr="006938F1" w:rsidRDefault="006D536F" w:rsidP="006938F1">
      <w:pPr>
        <w:spacing w:after="0" w:line="276" w:lineRule="auto"/>
        <w:ind w:left="3261"/>
        <w:jc w:val="both"/>
        <w:rPr>
          <w:rFonts w:asciiTheme="minorHAnsi" w:hAnsiTheme="minorHAnsi" w:cstheme="minorHAnsi"/>
          <w:sz w:val="20"/>
          <w:szCs w:val="20"/>
        </w:rPr>
      </w:pPr>
      <w:r w:rsidRPr="006938F1">
        <w:rPr>
          <w:rFonts w:asciiTheme="minorHAnsi" w:hAnsiTheme="minorHAnsi" w:cstheme="minorHAnsi"/>
          <w:i/>
          <w:sz w:val="20"/>
          <w:szCs w:val="20"/>
        </w:rPr>
        <w:t xml:space="preserve">Data: </w:t>
      </w:r>
      <w:r w:rsidR="00524951" w:rsidRPr="006938F1">
        <w:rPr>
          <w:rFonts w:asciiTheme="minorHAnsi" w:hAnsiTheme="minorHAnsi" w:cstheme="minorHAnsi"/>
          <w:i/>
          <w:sz w:val="20"/>
          <w:szCs w:val="20"/>
        </w:rPr>
        <w:t>kwalifikowany podpis elektroniczny lub podpis zaufany lub podpis osobisty</w:t>
      </w:r>
    </w:p>
    <w:sectPr w:rsidR="00484F88" w:rsidRPr="006938F1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E5C53" w14:textId="77777777" w:rsidR="00CF7557" w:rsidRDefault="00CF7557" w:rsidP="0038231F">
      <w:pPr>
        <w:spacing w:after="0" w:line="240" w:lineRule="auto"/>
      </w:pPr>
      <w:r>
        <w:separator/>
      </w:r>
    </w:p>
  </w:endnote>
  <w:endnote w:type="continuationSeparator" w:id="0">
    <w:p w14:paraId="367A7770" w14:textId="77777777" w:rsidR="00CF7557" w:rsidRDefault="00CF755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3B267" w14:textId="77777777" w:rsidR="0095016D" w:rsidRDefault="009501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31471" w14:textId="77777777" w:rsidR="00F8042D" w:rsidRPr="006938F1" w:rsidRDefault="00F8042D">
    <w:pPr>
      <w:pStyle w:val="Stopka"/>
      <w:jc w:val="right"/>
      <w:rPr>
        <w:sz w:val="18"/>
        <w:szCs w:val="18"/>
      </w:rPr>
    </w:pPr>
    <w:r w:rsidRPr="006938F1">
      <w:rPr>
        <w:sz w:val="18"/>
        <w:szCs w:val="18"/>
      </w:rPr>
      <w:t xml:space="preserve">Strona </w:t>
    </w:r>
    <w:r w:rsidRPr="006938F1">
      <w:rPr>
        <w:b/>
        <w:bCs/>
        <w:sz w:val="18"/>
        <w:szCs w:val="18"/>
      </w:rPr>
      <w:fldChar w:fldCharType="begin"/>
    </w:r>
    <w:r w:rsidRPr="006938F1">
      <w:rPr>
        <w:b/>
        <w:bCs/>
        <w:sz w:val="18"/>
        <w:szCs w:val="18"/>
      </w:rPr>
      <w:instrText>PAGE</w:instrText>
    </w:r>
    <w:r w:rsidRPr="006938F1">
      <w:rPr>
        <w:b/>
        <w:bCs/>
        <w:sz w:val="18"/>
        <w:szCs w:val="18"/>
      </w:rPr>
      <w:fldChar w:fldCharType="separate"/>
    </w:r>
    <w:r w:rsidR="00F90CD1" w:rsidRPr="006938F1">
      <w:rPr>
        <w:b/>
        <w:bCs/>
        <w:noProof/>
        <w:sz w:val="18"/>
        <w:szCs w:val="18"/>
      </w:rPr>
      <w:t>2</w:t>
    </w:r>
    <w:r w:rsidRPr="006938F1">
      <w:rPr>
        <w:b/>
        <w:bCs/>
        <w:sz w:val="18"/>
        <w:szCs w:val="18"/>
      </w:rPr>
      <w:fldChar w:fldCharType="end"/>
    </w:r>
    <w:r w:rsidRPr="006938F1">
      <w:rPr>
        <w:sz w:val="18"/>
        <w:szCs w:val="18"/>
      </w:rPr>
      <w:t xml:space="preserve"> z </w:t>
    </w:r>
    <w:r w:rsidRPr="006938F1">
      <w:rPr>
        <w:b/>
        <w:bCs/>
        <w:sz w:val="18"/>
        <w:szCs w:val="18"/>
      </w:rPr>
      <w:fldChar w:fldCharType="begin"/>
    </w:r>
    <w:r w:rsidRPr="006938F1">
      <w:rPr>
        <w:b/>
        <w:bCs/>
        <w:sz w:val="18"/>
        <w:szCs w:val="18"/>
      </w:rPr>
      <w:instrText>NUMPAGES</w:instrText>
    </w:r>
    <w:r w:rsidRPr="006938F1">
      <w:rPr>
        <w:b/>
        <w:bCs/>
        <w:sz w:val="18"/>
        <w:szCs w:val="18"/>
      </w:rPr>
      <w:fldChar w:fldCharType="separate"/>
    </w:r>
    <w:r w:rsidR="00F90CD1" w:rsidRPr="006938F1">
      <w:rPr>
        <w:b/>
        <w:bCs/>
        <w:noProof/>
        <w:sz w:val="18"/>
        <w:szCs w:val="18"/>
      </w:rPr>
      <w:t>5</w:t>
    </w:r>
    <w:r w:rsidRPr="006938F1">
      <w:rPr>
        <w:b/>
        <w:bCs/>
        <w:sz w:val="18"/>
        <w:szCs w:val="18"/>
      </w:rPr>
      <w:fldChar w:fldCharType="end"/>
    </w:r>
  </w:p>
  <w:p w14:paraId="166429D1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74D46" w14:textId="77777777" w:rsidR="0095016D" w:rsidRDefault="009501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70213" w14:textId="77777777" w:rsidR="00CF7557" w:rsidRDefault="00CF7557" w:rsidP="0038231F">
      <w:pPr>
        <w:spacing w:after="0" w:line="240" w:lineRule="auto"/>
      </w:pPr>
      <w:r>
        <w:separator/>
      </w:r>
    </w:p>
  </w:footnote>
  <w:footnote w:type="continuationSeparator" w:id="0">
    <w:p w14:paraId="4131E60D" w14:textId="77777777" w:rsidR="00CF7557" w:rsidRDefault="00CF7557" w:rsidP="0038231F">
      <w:pPr>
        <w:spacing w:after="0" w:line="240" w:lineRule="auto"/>
      </w:pPr>
      <w:r>
        <w:continuationSeparator/>
      </w:r>
    </w:p>
  </w:footnote>
  <w:footnote w:id="1">
    <w:p w14:paraId="33C2546E" w14:textId="77777777" w:rsidR="0011306C" w:rsidRPr="0011306C" w:rsidRDefault="0011306C" w:rsidP="000E4C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412DBDC7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D64F84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E01091">
        <w:rPr>
          <w:rFonts w:ascii="Arial" w:hAnsi="Arial" w:cs="Arial"/>
          <w:sz w:val="16"/>
          <w:szCs w:val="16"/>
        </w:rPr>
        <w:t>t.j. Dz. U. z 202</w:t>
      </w:r>
      <w:r w:rsidR="004204C7">
        <w:rPr>
          <w:rFonts w:ascii="Arial" w:hAnsi="Arial" w:cs="Arial"/>
          <w:sz w:val="16"/>
          <w:szCs w:val="16"/>
        </w:rPr>
        <w:t>5</w:t>
      </w:r>
      <w:r w:rsidR="00E01091" w:rsidRPr="00E01091">
        <w:rPr>
          <w:rFonts w:ascii="Arial" w:hAnsi="Arial" w:cs="Arial"/>
          <w:sz w:val="16"/>
          <w:szCs w:val="16"/>
        </w:rPr>
        <w:t xml:space="preserve">r. poz. </w:t>
      </w:r>
      <w:r w:rsidR="004204C7"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2B534B9" w14:textId="77777777" w:rsidR="0011306C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>
        <w:rPr>
          <w:rFonts w:ascii="Arial" w:hAnsi="Arial" w:cs="Arial"/>
          <w:sz w:val="16"/>
          <w:szCs w:val="16"/>
        </w:rPr>
        <w:t>(</w:t>
      </w:r>
      <w:r w:rsidR="00E01091" w:rsidRPr="00E01091">
        <w:rPr>
          <w:rFonts w:ascii="Arial" w:hAnsi="Arial" w:cs="Arial"/>
          <w:sz w:val="16"/>
          <w:szCs w:val="16"/>
        </w:rPr>
        <w:t>Dz. U. z 2023</w:t>
      </w:r>
      <w:r w:rsidR="009B0A5F">
        <w:rPr>
          <w:rFonts w:ascii="Arial" w:hAnsi="Arial" w:cs="Arial"/>
          <w:sz w:val="16"/>
          <w:szCs w:val="16"/>
        </w:rPr>
        <w:t xml:space="preserve"> </w:t>
      </w:r>
      <w:r w:rsidR="00E01091" w:rsidRPr="00E01091">
        <w:rPr>
          <w:rFonts w:ascii="Arial" w:hAnsi="Arial" w:cs="Arial"/>
          <w:sz w:val="16"/>
          <w:szCs w:val="16"/>
        </w:rPr>
        <w:t>r. poz. 120</w:t>
      </w:r>
      <w:r w:rsidR="003D1081">
        <w:rPr>
          <w:rFonts w:ascii="Arial" w:hAnsi="Arial" w:cs="Arial"/>
          <w:sz w:val="16"/>
          <w:szCs w:val="16"/>
        </w:rPr>
        <w:t>, 295 i 1598</w:t>
      </w:r>
      <w:r w:rsidR="009B0A5F">
        <w:rPr>
          <w:rFonts w:ascii="Arial" w:hAnsi="Arial" w:cs="Arial"/>
          <w:sz w:val="16"/>
          <w:szCs w:val="16"/>
        </w:rPr>
        <w:t xml:space="preserve">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CB478C5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91B9B" w14:textId="77777777" w:rsidR="0095016D" w:rsidRDefault="009501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43BD4" w14:textId="06733D94" w:rsidR="0095016D" w:rsidRPr="006938F1" w:rsidRDefault="00C44189" w:rsidP="006938F1">
    <w:pPr>
      <w:pStyle w:val="Nagwek4"/>
      <w:spacing w:after="360" w:line="276" w:lineRule="auto"/>
      <w:ind w:left="0"/>
      <w:jc w:val="center"/>
      <w:rPr>
        <w:rFonts w:ascii="Calibri" w:hAnsi="Calibri" w:cs="Calibri"/>
        <w:bCs/>
        <w:i w:val="0"/>
        <w:sz w:val="20"/>
      </w:rPr>
    </w:pPr>
    <w:r w:rsidRPr="006938F1">
      <w:rPr>
        <w:b/>
        <w:noProof/>
      </w:rPr>
      <w:drawing>
        <wp:inline distT="0" distB="0" distL="0" distR="0" wp14:anchorId="2871CEA1" wp14:editId="2FEBDC68">
          <wp:extent cx="6153150" cy="762000"/>
          <wp:effectExtent l="0" t="0" r="0" b="0"/>
          <wp:docPr id="1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31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938F1" w:rsidRPr="006938F1">
      <w:rPr>
        <w:b/>
      </w:rPr>
      <w:t xml:space="preserve">                          </w:t>
    </w:r>
    <w:r w:rsidR="006938F1">
      <w:rPr>
        <w:b/>
      </w:rPr>
      <w:t xml:space="preserve">                                                                                       </w:t>
    </w:r>
    <w:r w:rsidR="006938F1" w:rsidRPr="006938F1">
      <w:rPr>
        <w:b/>
      </w:rPr>
      <w:t xml:space="preserve"> </w:t>
    </w:r>
    <w:r w:rsidR="006938F1" w:rsidRPr="006938F1">
      <w:rPr>
        <w:rFonts w:ascii="Calibri" w:hAnsi="Calibri" w:cs="Calibri"/>
        <w:bCs/>
        <w:i w:val="0"/>
        <w:sz w:val="18"/>
        <w:szCs w:val="18"/>
      </w:rPr>
      <w:t>Załącznik nr 1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EA9B0" w14:textId="77777777" w:rsidR="0095016D" w:rsidRDefault="009501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919185">
    <w:abstractNumId w:val="11"/>
  </w:num>
  <w:num w:numId="2" w16cid:durableId="1319654306">
    <w:abstractNumId w:val="0"/>
  </w:num>
  <w:num w:numId="3" w16cid:durableId="1155149524">
    <w:abstractNumId w:val="10"/>
  </w:num>
  <w:num w:numId="4" w16cid:durableId="786582491">
    <w:abstractNumId w:val="13"/>
  </w:num>
  <w:num w:numId="5" w16cid:durableId="1422289049">
    <w:abstractNumId w:val="12"/>
  </w:num>
  <w:num w:numId="6" w16cid:durableId="165218320">
    <w:abstractNumId w:val="9"/>
  </w:num>
  <w:num w:numId="7" w16cid:durableId="175971177">
    <w:abstractNumId w:val="1"/>
  </w:num>
  <w:num w:numId="8" w16cid:durableId="1234587862">
    <w:abstractNumId w:val="6"/>
  </w:num>
  <w:num w:numId="9" w16cid:durableId="1439837692">
    <w:abstractNumId w:val="4"/>
  </w:num>
  <w:num w:numId="10" w16cid:durableId="1780487877">
    <w:abstractNumId w:val="7"/>
  </w:num>
  <w:num w:numId="11" w16cid:durableId="700084874">
    <w:abstractNumId w:val="5"/>
  </w:num>
  <w:num w:numId="12" w16cid:durableId="1683047334">
    <w:abstractNumId w:val="8"/>
  </w:num>
  <w:num w:numId="13" w16cid:durableId="1916864914">
    <w:abstractNumId w:val="3"/>
  </w:num>
  <w:num w:numId="14" w16cid:durableId="17804932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557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938F1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1264E"/>
    <w:rsid w:val="009169D4"/>
    <w:rsid w:val="009301A2"/>
    <w:rsid w:val="00943253"/>
    <w:rsid w:val="009440B7"/>
    <w:rsid w:val="009462BD"/>
    <w:rsid w:val="0095016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8005E"/>
    <w:rsid w:val="00B90E42"/>
    <w:rsid w:val="00BB0C3C"/>
    <w:rsid w:val="00BE6F04"/>
    <w:rsid w:val="00C014B5"/>
    <w:rsid w:val="00C113BF"/>
    <w:rsid w:val="00C4103F"/>
    <w:rsid w:val="00C44189"/>
    <w:rsid w:val="00C57DEB"/>
    <w:rsid w:val="00C62F57"/>
    <w:rsid w:val="00C737A7"/>
    <w:rsid w:val="00C81012"/>
    <w:rsid w:val="00C909B9"/>
    <w:rsid w:val="00CD0851"/>
    <w:rsid w:val="00CD4DD1"/>
    <w:rsid w:val="00CF7557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EB8C16"/>
  <w15:docId w15:val="{10A96800-BCE0-40F0-B820-816C75EBC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1347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2</cp:revision>
  <cp:lastPrinted>2016-07-26T10:32:00Z</cp:lastPrinted>
  <dcterms:created xsi:type="dcterms:W3CDTF">2026-05-11T07:03:00Z</dcterms:created>
  <dcterms:modified xsi:type="dcterms:W3CDTF">2026-05-11T07:03:00Z</dcterms:modified>
</cp:coreProperties>
</file>